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0DE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0C8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C584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0A0C8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0A0C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</w:rPr>
              <w:t xml:space="preserve">02 232 4000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0A0C89" w:rsidRDefault="002F054A" w:rsidP="000A0C8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A0C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A0C89" w:rsidRPr="00A353A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นางสาวปิยะนุช ปรางค์ม</w:t>
            </w:r>
            <w:r w:rsidR="000A0C89" w:rsidRPr="00A353A0">
              <w:rPr>
                <w:rFonts w:ascii="TH SarabunPSK" w:hAnsi="TH SarabunPSK" w:cs="TH SarabunPSK" w:hint="cs"/>
                <w:sz w:val="32"/>
                <w:szCs w:val="32"/>
                <w:cs/>
              </w:rPr>
              <w:t>ณี</w:t>
            </w:r>
          </w:p>
          <w:p w:rsidR="006C7B37" w:rsidRPr="000A0C89" w:rsidRDefault="000A0C89" w:rsidP="000A0C89">
            <w:pPr>
              <w:pStyle w:val="FootnoteTex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นางสาวลักษณา ภูศรี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</w:rPr>
              <w:t xml:space="preserve">02 232 4000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0A0C89" w:rsidRPr="00B90669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3853">
        <w:trPr>
          <w:trHeight w:val="1025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Learning Organization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ที่ยั่งยืน 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โดยที่ความรู้มี  2 ประเภท คือ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1. ความรู้ที่ฝังอยู่ในคน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Tacit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2. ความรู้ที่ชัดแจ้ง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Explicit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เป็นความรู้ที่สา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มารถรวบรวมถ่ายทอดได้โดยผ่านวิธี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A0C89" w:rsidRPr="00560468" w:rsidRDefault="000A0C89" w:rsidP="000A0C89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56046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:rsidR="000A0C89" w:rsidRPr="00684F08" w:rsidRDefault="000A0C89" w:rsidP="000A0C89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Pr="00684F08">
              <w:rPr>
                <w:rFonts w:ascii="TH SarabunPSK" w:hAnsi="TH SarabunPSK" w:cs="TH SarabunPSK"/>
              </w:rPr>
              <w:t>1</w:t>
            </w:r>
            <w:r w:rsidRPr="00684F08">
              <w:rPr>
                <w:rFonts w:ascii="TH SarabunPSK" w:hAnsi="TH SarabunPSK" w:cs="TH SarabunPSK"/>
                <w:cs/>
              </w:rPr>
              <w:t xml:space="preserve">. องค์ความรู้เรื่อง การปฏิบัติราชการแบบทันสมัยด้วย </w:t>
            </w:r>
            <w:r w:rsidRPr="00684F08">
              <w:rPr>
                <w:rFonts w:ascii="TH SarabunPSK" w:hAnsi="TH SarabunPSK" w:cs="TH SarabunPSK"/>
              </w:rPr>
              <w:t>IT</w:t>
            </w:r>
            <w:r w:rsidRPr="00684F08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นำเสนอโดย ดร.อำนาจ ขาวเน </w:t>
            </w:r>
            <w:r w:rsidRPr="00684F08">
              <w:rPr>
                <w:rFonts w:ascii="TH SarabunPSK" w:hAnsi="TH SarabunPSK" w:cs="TH SarabunPSK"/>
                <w:cs/>
              </w:rPr>
              <w:t>ผู้เชี่ยวชาญจากสถาบันเทคโนโลยีพระจอมเกล้าเจ้าคุณทหารลาดกระบัง</w:t>
            </w:r>
          </w:p>
          <w:p w:rsidR="00482B51" w:rsidRPr="00741FD7" w:rsidRDefault="000A0C89" w:rsidP="00741FD7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Pr="00684F08">
              <w:rPr>
                <w:rFonts w:ascii="TH SarabunPSK" w:hAnsi="TH SarabunPSK" w:cs="TH SarabunPSK"/>
              </w:rPr>
              <w:t>2</w:t>
            </w:r>
            <w:r w:rsidRPr="00684F08">
              <w:rPr>
                <w:rFonts w:ascii="TH SarabunPSK" w:hAnsi="TH SarabunPSK" w:cs="TH SarabunPSK"/>
                <w:cs/>
              </w:rPr>
              <w:t xml:space="preserve">. องค์ความรู้เรื่อง </w:t>
            </w:r>
            <w:r w:rsidRPr="00684F08">
              <w:rPr>
                <w:rFonts w:ascii="TH SarabunPSK" w:hAnsi="TH SarabunPSK" w:cs="TH SarabunPSK" w:hint="cs"/>
                <w:cs/>
              </w:rPr>
              <w:t>บทบาทภารกิจของสำนักงานบริหารเทคโนโลยีสารสนเทศเพื่อพัฒนา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84F08">
              <w:rPr>
                <w:rFonts w:ascii="TH SarabunPSK" w:hAnsi="TH SarabunPSK" w:cs="TH SarabunPSK"/>
                <w:cs/>
              </w:rPr>
              <w:t>(</w:t>
            </w:r>
            <w:proofErr w:type="spellStart"/>
            <w:r w:rsidRPr="00684F08">
              <w:rPr>
                <w:rFonts w:ascii="TH SarabunPSK" w:hAnsi="TH SarabunPSK" w:cs="TH SarabunPSK"/>
              </w:rPr>
              <w:t>UniNet</w:t>
            </w:r>
            <w:proofErr w:type="spellEnd"/>
            <w:r w:rsidRPr="00684F08">
              <w:rPr>
                <w:rFonts w:ascii="TH SarabunPSK" w:hAnsi="TH SarabunPSK" w:cs="TH SarabunPSK"/>
                <w:cs/>
              </w:rPr>
              <w:t xml:space="preserve">) นำเสนอโดย รศ.ดร.สมศักดิ์ มิตะถา </w:t>
            </w:r>
            <w:r w:rsidRPr="00684F08">
              <w:rPr>
                <w:rFonts w:ascii="TH SarabunPSK" w:hAnsi="TH SarabunPSK" w:cs="TH SarabunPSK" w:hint="cs"/>
                <w:cs/>
              </w:rPr>
              <w:t xml:space="preserve">ผู้อำนวยการสำนักงานบริหารเทคโนโลยีสารสนเทศเพื่อพัฒนาการศึกษา </w:t>
            </w:r>
            <w:r w:rsidRPr="00684F08">
              <w:rPr>
                <w:rFonts w:ascii="TH SarabunPSK" w:hAnsi="TH SarabunPSK" w:cs="TH SarabunPSK"/>
                <w:cs/>
              </w:rPr>
              <w:t>(</w:t>
            </w:r>
            <w:proofErr w:type="spellStart"/>
            <w:r w:rsidRPr="00684F08">
              <w:rPr>
                <w:rFonts w:ascii="TH SarabunPSK" w:hAnsi="TH SarabunPSK" w:cs="TH SarabunPSK"/>
              </w:rPr>
              <w:t>UniNet</w:t>
            </w:r>
            <w:proofErr w:type="spellEnd"/>
            <w:r w:rsidRPr="00684F08">
              <w:rPr>
                <w:rFonts w:ascii="TH SarabunPSK" w:hAnsi="TH SarabunPSK" w:cs="TH SarabunPSK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0"/>
              <w:gridCol w:w="7371"/>
            </w:tblGrid>
            <w:tr w:rsidR="00A155E3" w:rsidRPr="003B7C5A" w:rsidTr="00C33222">
              <w:trPr>
                <w:trHeight w:val="454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napToGrid w:val="0"/>
                      <w:spacing w:val="6"/>
                      <w:sz w:val="32"/>
                      <w:szCs w:val="32"/>
                      <w:cs/>
                    </w:rPr>
                    <w:t>มีมุมความรู้หรือจัดให้มีแหล่งเรียนรู้เพื่อให้บุคลากรหรือเจ้าหน้าที่ภายในหน่วยงานได้ศึกษา แลกเปลี่ยนเรียนรู้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งสำนัก/หน่วยงานประจำปีงบประมาณ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พ.ศ. 25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62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อย่างน้อย 1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ผู้อำนวยการสำนัก/หน่วยงานลงนามเห็นชอบแผนการจัดการความรู้ ประจำปี</w:t>
                  </w:r>
                  <w:r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งบประมาณ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พ.ศ. 2562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KM DAYs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KM DAYs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 พร้อมภาพถ่ายกิจกรรม ประจำปีงบประมาณ พ.ศ. 2562 ให้กลุ่มพัฒนาระบบบริหาร ภายในวันที่ 10 กันยายน 2562 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มีผลการสำรวจระดับความพึงพ</w:t>
                  </w:r>
                  <w:r w:rsidR="004E267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อใจของบุคลากรในการเข้าร่วมรับฟัง</w:t>
                  </w: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C33222" w:rsidP="00C33222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  </w:t>
            </w:r>
          </w:p>
        </w:tc>
      </w:tr>
      <w:tr w:rsidR="002F054A" w:rsidRPr="003B7C5A" w:rsidTr="005D3853">
        <w:trPr>
          <w:trHeight w:val="240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417"/>
              <w:gridCol w:w="1276"/>
              <w:gridCol w:w="1266"/>
            </w:tblGrid>
            <w:tr w:rsidR="002F054A" w:rsidRPr="003B7C5A" w:rsidTr="00C33222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33222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26A52" w:rsidRDefault="000A0C8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34" w:type="dxa"/>
                </w:tcPr>
                <w:p w:rsidR="004032BC" w:rsidRPr="00AC4F8B" w:rsidRDefault="000A0C8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46FC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741FD7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1FD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41FD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C33222" w:rsidRPr="003B7C5A" w:rsidRDefault="00C3322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9E5EBB" w:rsidRDefault="003B7C5A" w:rsidP="009623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E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 w:rsidRPr="009E5E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9E5EBB" w:rsidRPr="00741FD7" w:rsidRDefault="009E5EBB" w:rsidP="00741FD7">
            <w:pPr>
              <w:pStyle w:val="ListParagraph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แต่งตั้งคณะทำงานดำเนินการจัดการความรู้ ประจำปีงบประมาณ พ.ศ. </w:t>
            </w:r>
            <w:r w:rsidRPr="00741FD7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146FCD" w:rsidRPr="00741FD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E5EBB" w:rsidRPr="00741FD7" w:rsidRDefault="009E5EBB" w:rsidP="00741FD7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แผนการจัดการความรู้ของสำนัก/หน่วยงานตามประเด็นยุทธศาสตร์ของ สกอ. หรือภารกิจหลักของสำนัก/หน่วยงานประจำปีงบประมาณ </w:t>
            </w:r>
            <w:r w:rsidRPr="00741FD7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146FCD" w:rsidRPr="00741FD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สำนักงานบริหารเทคโนโลยีสารสนเทศเพื่อพัฒนาการศึกษา </w:t>
            </w: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เรื่อง </w:t>
            </w:r>
            <w:r w:rsidR="000C7E51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บทบาทภารกิจของสำนักงานบริหารเทคโนโลยีสารสนเทศเพื่อพัฒนาการศึกษา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โดยผู้อำนวยการลงนามเห็นชอบ</w:t>
            </w:r>
          </w:p>
          <w:p w:rsidR="009E5EBB" w:rsidRPr="00741FD7" w:rsidRDefault="009E5EBB" w:rsidP="00741FD7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กิจกรรมแลกเปลี่ยนเรียนรู้ในวัน </w:t>
            </w:r>
            <w:r w:rsidRPr="00741FD7">
              <w:rPr>
                <w:rFonts w:ascii="TH SarabunPSK" w:hAnsi="TH SarabunPSK" w:cs="TH SarabunPSK"/>
                <w:sz w:val="32"/>
                <w:szCs w:val="32"/>
              </w:rPr>
              <w:t xml:space="preserve">KM DAYs 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ร่วมกับสำนัก/หน่วยงานของ สกอ.</w:t>
            </w:r>
            <w:r w:rsidR="0014197A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ในหัวข้อ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เรื่อง “</w:t>
            </w:r>
            <w:r w:rsidR="0035333B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บทบาทภารกิจของสำนักงานบริหารเทคโนโลยีสารสนเทศเพื่อพัฒนาการศึกษา (</w:t>
            </w:r>
            <w:proofErr w:type="spellStart"/>
            <w:r w:rsidR="0035333B" w:rsidRPr="00741FD7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="0035333B"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  <w:r w:rsidR="0014197A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บรรยายใน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วันศุกร์ที่ </w:t>
            </w:r>
            <w:r w:rsidR="00EE7E32" w:rsidRPr="00741FD7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E7E32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EE7E32" w:rsidRPr="00741FD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เวลา </w:t>
            </w:r>
            <w:r w:rsidR="00EE7E32" w:rsidRPr="00741FD7">
              <w:rPr>
                <w:rFonts w:ascii="TH SarabunPSK" w:hAnsi="TH SarabunPSK" w:cs="TH SarabunPSK"/>
                <w:sz w:val="32"/>
                <w:szCs w:val="32"/>
              </w:rPr>
              <w:t>09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.00–1</w:t>
            </w:r>
            <w:r w:rsidR="00EE7E32" w:rsidRPr="00741FD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.00 น. ณ ห้องประชุมศาสตราจารย์ประเสริฐ ณ นคร นำเสนอโดย</w:t>
            </w:r>
            <w:r w:rsidR="0014197A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E7E32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รองศสาตราจารย์สมศักดิ์ มิตะถา ผู้อำนวยการสำนักงานบริหารเทคโนโลยีสารสนเทศเพื่อพัฒนาการศึกษา (</w:t>
            </w:r>
            <w:proofErr w:type="spellStart"/>
            <w:r w:rsidR="00EE7E32" w:rsidRPr="00741FD7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="00EE7E32" w:rsidRPr="00741FD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14197A"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และดำเนินงานตามแผนการจัดการความรู้ของสำนัก/หน่วยงาน </w:t>
            </w:r>
          </w:p>
          <w:p w:rsidR="00544250" w:rsidRPr="00741FD7" w:rsidRDefault="009E5EBB" w:rsidP="00741FD7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นำข้อมูลเรื่อง</w:t>
            </w:r>
            <w:r w:rsidR="00544250"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บทบาทภารกิจของสำนักงานบริหารเทคโนโลยีสารสนเทศเพื่อพัฒนาการศึกษา (</w:t>
            </w:r>
            <w:proofErr w:type="spellStart"/>
            <w:r w:rsidR="00544250" w:rsidRPr="00741FD7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="00544250" w:rsidRPr="00741F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741F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ขึ้นเผยแพร่บนเว็บไซต์ของสำนักงานฯ ที่ </w: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fldChar w:fldCharType="begin"/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 xml:space="preserve"> HYPERLINK 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"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http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://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www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uni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net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th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/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UniNet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/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uninet_km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php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 xml:space="preserve">" </w:instrText>
            </w:r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fldChar w:fldCharType="separate"/>
            </w:r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http</w:t>
            </w:r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://</w:t>
            </w:r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www</w:t>
            </w:r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proofErr w:type="spellStart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uni</w:t>
            </w:r>
            <w:proofErr w:type="spellEnd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net</w:t>
            </w:r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proofErr w:type="spellStart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th</w:t>
            </w:r>
            <w:proofErr w:type="spellEnd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/</w:t>
            </w:r>
            <w:proofErr w:type="spellStart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UniNet</w:t>
            </w:r>
            <w:proofErr w:type="spellEnd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/</w:t>
            </w:r>
            <w:proofErr w:type="spellStart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uninet_km</w:t>
            </w:r>
            <w:proofErr w:type="spellEnd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proofErr w:type="spellStart"/>
            <w:r w:rsidR="00544250" w:rsidRPr="00741FD7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php</w:t>
            </w:r>
            <w:proofErr w:type="spellEnd"/>
            <w:r w:rsidR="00E50DEA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fldChar w:fldCharType="end"/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Pr="009E5EBB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E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487609" w:rsidRPr="009E5E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0A5220" w:rsidRPr="00EE505C" w:rsidRDefault="00987FC3" w:rsidP="00EE505C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505C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บุคลากรในหน่วยงานมีส่วนร่วมในการกำหนดองค์ความรู้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EE505C" w:rsidRDefault="000A5220" w:rsidP="00EE505C">
            <w:pPr>
              <w:pStyle w:val="ListParagraph"/>
              <w:numPr>
                <w:ilvl w:val="0"/>
                <w:numId w:val="1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E4A38" w:rsidRPr="00EE505C" w:rsidRDefault="005E4A38" w:rsidP="00EE505C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E50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หนังสือแต่งตั้งคณะทำงานดำเนินการจัดการความรู้ ประจำปีงบประมาณ พ.ศ. </w:t>
            </w:r>
            <w:r w:rsidRPr="00EE505C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2F0A94" w:rsidRPr="00EE505C" w:rsidRDefault="005E4A38" w:rsidP="00EE505C">
            <w:pPr>
              <w:pStyle w:val="ListParagraph"/>
              <w:numPr>
                <w:ilvl w:val="0"/>
                <w:numId w:val="12"/>
              </w:numPr>
              <w:tabs>
                <w:tab w:val="left" w:pos="1058"/>
              </w:tabs>
              <w:ind w:left="66" w:firstLine="65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A3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  <w:r w:rsidRPr="005E4A38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แผนการจัดการความรู้ของสำนัก/หน่วยงานตามประเด็นยุทธศาสตร์ของ สกอ. หรือภารกิจหลักของสำนัก/หน่วยงานประจำปีงบประมาณ 256</w:t>
            </w:r>
            <w:r w:rsidR="00B878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82B5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621" w:rsidRDefault="00D31621">
      <w:r>
        <w:separator/>
      </w:r>
    </w:p>
  </w:endnote>
  <w:endnote w:type="continuationSeparator" w:id="0">
    <w:p w:rsidR="00D31621" w:rsidRDefault="00D3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621" w:rsidRDefault="00D31621">
      <w:r>
        <w:separator/>
      </w:r>
    </w:p>
  </w:footnote>
  <w:footnote w:type="continuationSeparator" w:id="0">
    <w:p w:rsidR="00D31621" w:rsidRDefault="00D31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E729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A0C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0A0C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0A0C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E729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A0C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0A0C8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0A0C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1pt;height:201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978683C0"/>
    <w:lvl w:ilvl="0" w:tplc="DE44816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DF036F"/>
    <w:multiLevelType w:val="hybridMultilevel"/>
    <w:tmpl w:val="A3EAD888"/>
    <w:lvl w:ilvl="0" w:tplc="6180E690">
      <w:start w:val="4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44E31"/>
    <w:multiLevelType w:val="hybridMultilevel"/>
    <w:tmpl w:val="92380342"/>
    <w:lvl w:ilvl="0" w:tplc="3FBC73BA">
      <w:start w:val="1"/>
      <w:numFmt w:val="decimal"/>
      <w:lvlText w:val="%1."/>
      <w:lvlJc w:val="left"/>
      <w:pPr>
        <w:ind w:left="81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D0E4E70"/>
    <w:multiLevelType w:val="hybridMultilevel"/>
    <w:tmpl w:val="E544F5D8"/>
    <w:lvl w:ilvl="0" w:tplc="0D9671DA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105490"/>
    <w:multiLevelType w:val="hybridMultilevel"/>
    <w:tmpl w:val="E0C4558A"/>
    <w:lvl w:ilvl="0" w:tplc="993C1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DA02AE0"/>
    <w:multiLevelType w:val="hybridMultilevel"/>
    <w:tmpl w:val="D25240CC"/>
    <w:lvl w:ilvl="0" w:tplc="1FE871A0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3"/>
  </w:num>
  <w:num w:numId="12">
    <w:abstractNumId w:val="6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0C89"/>
    <w:rsid w:val="000A3286"/>
    <w:rsid w:val="000A5220"/>
    <w:rsid w:val="000A7481"/>
    <w:rsid w:val="000B61D2"/>
    <w:rsid w:val="000C06DC"/>
    <w:rsid w:val="000C3FE0"/>
    <w:rsid w:val="000C7E51"/>
    <w:rsid w:val="000D3B60"/>
    <w:rsid w:val="000D55E0"/>
    <w:rsid w:val="000D6395"/>
    <w:rsid w:val="000E4894"/>
    <w:rsid w:val="000E60D4"/>
    <w:rsid w:val="00106E78"/>
    <w:rsid w:val="00113358"/>
    <w:rsid w:val="0012187F"/>
    <w:rsid w:val="00130734"/>
    <w:rsid w:val="00135353"/>
    <w:rsid w:val="0014197A"/>
    <w:rsid w:val="00146FCD"/>
    <w:rsid w:val="00154194"/>
    <w:rsid w:val="0018175B"/>
    <w:rsid w:val="00185E58"/>
    <w:rsid w:val="001B140F"/>
    <w:rsid w:val="001B1570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584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333B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5961"/>
    <w:rsid w:val="004572D8"/>
    <w:rsid w:val="004640F2"/>
    <w:rsid w:val="00466391"/>
    <w:rsid w:val="00482B51"/>
    <w:rsid w:val="00487609"/>
    <w:rsid w:val="00490606"/>
    <w:rsid w:val="004B1D7E"/>
    <w:rsid w:val="004C3B2B"/>
    <w:rsid w:val="004C5E52"/>
    <w:rsid w:val="004E2678"/>
    <w:rsid w:val="005047DE"/>
    <w:rsid w:val="00516E98"/>
    <w:rsid w:val="00516FD7"/>
    <w:rsid w:val="005437F6"/>
    <w:rsid w:val="00544250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853"/>
    <w:rsid w:val="005D7E04"/>
    <w:rsid w:val="005E4A38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209A"/>
    <w:rsid w:val="00726AE7"/>
    <w:rsid w:val="00737A13"/>
    <w:rsid w:val="007415B9"/>
    <w:rsid w:val="00741FD7"/>
    <w:rsid w:val="00745747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7FC3"/>
    <w:rsid w:val="00991518"/>
    <w:rsid w:val="00994FC2"/>
    <w:rsid w:val="0099556A"/>
    <w:rsid w:val="009B23DE"/>
    <w:rsid w:val="009C12E1"/>
    <w:rsid w:val="009D37E4"/>
    <w:rsid w:val="009D395D"/>
    <w:rsid w:val="009E5EBB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78E5"/>
    <w:rsid w:val="00BA1A21"/>
    <w:rsid w:val="00BB2E91"/>
    <w:rsid w:val="00BC4597"/>
    <w:rsid w:val="00BC5E9D"/>
    <w:rsid w:val="00BC746C"/>
    <w:rsid w:val="00BD1E6C"/>
    <w:rsid w:val="00C05ABF"/>
    <w:rsid w:val="00C06017"/>
    <w:rsid w:val="00C33222"/>
    <w:rsid w:val="00C6134E"/>
    <w:rsid w:val="00C67D71"/>
    <w:rsid w:val="00CE50B1"/>
    <w:rsid w:val="00CF0196"/>
    <w:rsid w:val="00CF3A4A"/>
    <w:rsid w:val="00CF45AF"/>
    <w:rsid w:val="00D134A9"/>
    <w:rsid w:val="00D26B5D"/>
    <w:rsid w:val="00D3162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0DEA"/>
    <w:rsid w:val="00E52C4C"/>
    <w:rsid w:val="00E70398"/>
    <w:rsid w:val="00E873D6"/>
    <w:rsid w:val="00EB097B"/>
    <w:rsid w:val="00EC4F92"/>
    <w:rsid w:val="00EE505C"/>
    <w:rsid w:val="00EE7E3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729A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011B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A0C89"/>
    <w:pPr>
      <w:keepNext/>
      <w:jc w:val="thaiDistribute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rsid w:val="000A0C89"/>
    <w:rPr>
      <w:rFonts w:ascii="Cordia New" w:eastAsia="Cordia New" w:hAnsi="Cordia New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4425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42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86577-53EE-4B7C-8171-EE50B33EA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16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16</cp:revision>
  <cp:lastPrinted>2018-04-05T01:06:00Z</cp:lastPrinted>
  <dcterms:created xsi:type="dcterms:W3CDTF">2019-04-04T03:23:00Z</dcterms:created>
  <dcterms:modified xsi:type="dcterms:W3CDTF">2019-06-11T09:18:00Z</dcterms:modified>
</cp:coreProperties>
</file>